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5cf7af4" w14:textId="5cf7af4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9B6DC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3F2408">
              <w:rPr>
                <w:rFonts w:ascii="Arial" w:hAnsi="Arial" w:cs="Arial"/>
              </w:rPr>
              <w:t>410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9B6DCE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B6DC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3F2408" w:rsidP="00F65D4C" w:rsidRDefault="003F240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UGOSTITELJSTVO BAN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>
        <w:rPr>
          <w:rFonts w:ascii="Arial" w:hAnsi="Arial" w:eastAsia="Times New Roman" w:cs="Arial"/>
          <w:sz w:val="24"/>
          <w:szCs w:val="24"/>
          <w:lang w:eastAsia="hr-HR"/>
        </w:rPr>
        <w:t>Kućan Marof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Ljudevita Gaja 68,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240425">
        <w:rPr>
          <w:rFonts w:ascii="Arial" w:hAnsi="Arial" w:eastAsia="Times New Roman" w:cs="Arial"/>
          <w:sz w:val="24"/>
          <w:szCs w:val="24"/>
          <w:lang w:eastAsia="hr-HR"/>
        </w:rPr>
        <w:t>36625898856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F2408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9B6DC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B6DCE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9B6DCE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9B6DC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9B6DCE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9B6DC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Tanja Purić-Stamenković,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9B6DCE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9B6DCE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E27C81">
        <w:rPr>
          <w:rFonts w:ascii="Arial" w:hAnsi="Arial" w:eastAsia="Times New Roman" w:cs="Arial"/>
          <w:sz w:val="24"/>
          <w:szCs w:val="24"/>
          <w:lang w:eastAsia="hr-HR"/>
        </w:rPr>
        <w:t>Privredne banke Zagreb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d.d. </w:t>
      </w:r>
      <w:r w:rsidR="009B6DCE">
        <w:rPr>
          <w:rFonts w:ascii="Arial" w:hAnsi="Arial" w:eastAsia="Times New Roman" w:cs="Arial"/>
          <w:sz w:val="24"/>
          <w:szCs w:val="24"/>
          <w:lang w:eastAsia="hr-HR"/>
        </w:rPr>
        <w:t>te zastupnik po zakonu dužnika.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3F2408">
        <w:rPr>
          <w:rFonts w:ascii="Arial" w:hAnsi="Arial" w:eastAsia="Times New Roman" w:cs="Arial"/>
          <w:sz w:val="24"/>
          <w:szCs w:val="24"/>
          <w:lang w:eastAsia="hr-HR"/>
        </w:rPr>
        <w:t>UGOSTITELJSTVO BAN</w:t>
      </w:r>
      <w:r w:rsidRPr="00192219" w:rsidR="003F2408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 w:rsidR="003F2408">
        <w:rPr>
          <w:rFonts w:ascii="Arial" w:hAnsi="Arial" w:eastAsia="Times New Roman" w:cs="Arial"/>
          <w:sz w:val="24"/>
          <w:szCs w:val="24"/>
          <w:lang w:eastAsia="hr-HR"/>
        </w:rPr>
        <w:t>Kućan Marof</w:t>
      </w:r>
      <w:r w:rsidRPr="00192219" w:rsidR="003F2408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3F2408">
        <w:rPr>
          <w:rFonts w:ascii="Arial" w:hAnsi="Arial" w:eastAsia="Times New Roman" w:cs="Arial"/>
          <w:sz w:val="24"/>
          <w:szCs w:val="24"/>
          <w:lang w:eastAsia="hr-HR"/>
        </w:rPr>
        <w:t xml:space="preserve"> Ljudevita Gaja 68,</w:t>
      </w:r>
      <w:r w:rsidRPr="00192219" w:rsidR="003F2408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240425" w:rsidR="003F2408">
        <w:rPr>
          <w:rFonts w:ascii="Arial" w:hAnsi="Arial" w:eastAsia="Times New Roman" w:cs="Arial"/>
          <w:sz w:val="24"/>
          <w:szCs w:val="24"/>
          <w:lang w:eastAsia="hr-HR"/>
        </w:rPr>
        <w:t>36625898856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650D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Zastupnica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predaje u spis potvrdu o stanju </w:t>
      </w:r>
      <w:r w:rsidRPr="009B6DC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računa poreznog obveznika na dan </w:t>
      </w:r>
      <w:r w:rsidRPr="009B6DCE" w:rsidR="009B6DCE">
        <w:rPr>
          <w:rFonts w:ascii="Arial" w:hAnsi="Arial" w:eastAsia="Times New Roman" w:cs="Arial"/>
          <w:sz w:val="24"/>
          <w:szCs w:val="24"/>
          <w:lang w:eastAsia="hr-HR"/>
        </w:rPr>
        <w:t>02</w:t>
      </w:r>
      <w:r w:rsidRPr="009B6DC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B6DCE" w:rsidR="009B6DCE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9B6DC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B6DC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B6DCE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9B6DC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koje proizlazi da je dug </w:t>
      </w:r>
      <w:r w:rsidRPr="007650D1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poreznog obveznika 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7650D1" w:rsidR="007650D1">
        <w:rPr>
          <w:rFonts w:ascii="Arial" w:hAnsi="Arial" w:eastAsia="Times New Roman" w:cs="Arial"/>
          <w:sz w:val="24"/>
          <w:szCs w:val="24"/>
          <w:lang w:eastAsia="hr-HR"/>
        </w:rPr>
        <w:t>23.971,53</w:t>
      </w:r>
      <w:r w:rsidRPr="007650D1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7038F">
        <w:rPr>
          <w:rFonts w:ascii="Arial" w:hAnsi="Arial" w:eastAsia="Times New Roman" w:cs="Arial"/>
          <w:sz w:val="24"/>
          <w:szCs w:val="24"/>
          <w:lang w:eastAsia="hr-HR"/>
        </w:rPr>
        <w:t>Također, u spis predaje izlist Porezne uprave iz kojeg proizlazi da je vršen obračun poreza na promet nekretnina za 2020., a iz kojeg proizlazi da bi tijekom 2020. dužnik stekao u vlasništvo poslovni prostor površine 40 m2 na adresi Varaždin, Gospodarska ulica 33.</w:t>
      </w:r>
    </w:p>
    <w:p w:rsidRPr="002B6A05" w:rsidR="009B6DCE" w:rsidP="00F65D4C" w:rsidRDefault="009B6DC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7650D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650D1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7650D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7650D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7650D1"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650D1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650D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650D1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7650D1" w:rsidR="007650D1">
        <w:rPr>
          <w:rFonts w:ascii="Arial" w:hAnsi="Arial" w:eastAsia="Times New Roman" w:cs="Arial"/>
          <w:sz w:val="24"/>
          <w:szCs w:val="24"/>
          <w:lang w:eastAsia="hr-HR"/>
        </w:rPr>
        <w:t>105.765,08</w:t>
      </w:r>
      <w:r w:rsidRPr="007650D1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E27C81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E75649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5D2F" w:rsidP="00501147" w:rsidRDefault="00305D2F">
      <w:pPr>
        <w:spacing w:after="0" w:line="240" w:lineRule="auto"/>
      </w:pPr>
      <w:r>
        <w:separator/>
      </w:r>
    </w:p>
  </w:endnote>
  <w:endnote w:type="continuationSeparator" w:id="0">
    <w:p w:rsidR="00305D2F" w:rsidP="00501147" w:rsidRDefault="00305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5D2F" w:rsidP="00501147" w:rsidRDefault="00305D2F">
      <w:pPr>
        <w:spacing w:after="0" w:line="240" w:lineRule="auto"/>
      </w:pPr>
      <w:r>
        <w:separator/>
      </w:r>
    </w:p>
  </w:footnote>
  <w:footnote w:type="continuationSeparator" w:id="0">
    <w:p w:rsidR="00305D2F" w:rsidP="00501147" w:rsidRDefault="00305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31EED">
      <w:rPr>
        <w:rFonts w:ascii="Arial" w:hAnsi="Arial" w:cs="Arial"/>
        <w:noProof/>
        <w:sz w:val="24"/>
        <w:szCs w:val="24"/>
      </w:rPr>
      <w:t>Poslovni broj: 10 St-410/2021-11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31EED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0620"/>
    <w:rsid w:val="002144FF"/>
    <w:rsid w:val="00231EED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279B"/>
    <w:rsid w:val="002F61DE"/>
    <w:rsid w:val="00305D2F"/>
    <w:rsid w:val="00340399"/>
    <w:rsid w:val="00341823"/>
    <w:rsid w:val="003422E1"/>
    <w:rsid w:val="00342CFC"/>
    <w:rsid w:val="00345212"/>
    <w:rsid w:val="00367E59"/>
    <w:rsid w:val="00385BF0"/>
    <w:rsid w:val="00394A8C"/>
    <w:rsid w:val="00397AE7"/>
    <w:rsid w:val="003A4477"/>
    <w:rsid w:val="003A6644"/>
    <w:rsid w:val="003B0CA8"/>
    <w:rsid w:val="003E4AD7"/>
    <w:rsid w:val="003F2408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650D1"/>
    <w:rsid w:val="007802E2"/>
    <w:rsid w:val="0078776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7038F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6DCE"/>
    <w:rsid w:val="009E7CEE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00C7D"/>
    <w:rsid w:val="00B367DA"/>
    <w:rsid w:val="00B43087"/>
    <w:rsid w:val="00B43741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27C81"/>
    <w:rsid w:val="00E349A5"/>
    <w:rsid w:val="00E403B1"/>
    <w:rsid w:val="00E41E1B"/>
    <w:rsid w:val="00E43FBA"/>
    <w:rsid w:val="00E75649"/>
    <w:rsid w:val="00E7673F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31E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1EE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1EED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1EED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1EED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St-410/2021-11</izvorni_sadrzaj>
    <derivirana_varijabla naziv="DomainObject.Zapisnik.Oznaka_1">St-410/2021-11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kolovoza 2021.</izvorni_sadrzaj>
    <derivirana_varijabla naziv="DomainObject.Predmet.DatumIzradeOptuznogAkta_1">11. kolovoza 2021.</derivirana_varijabla>
  </DomainObject.Predmet.DatumIzradeOptuznogAkta>
  <DomainObject.Predmet.DatumIzradeOptuznogAktaFormated>
    <izvorni_sadrzaj>11.8.2021.</izvorni_sadrzaj>
    <derivirana_varijabla naziv="DomainObject.Predmet.DatumIzradeOptuznogAktaFormated_1">11.8.2021.</derivirana_varijabla>
  </DomainObject.Predmet.DatumIzradeOptuznogAktaFormated>
  <DomainObject.Predmet.DatumOsnivanja>
    <izvorni_sadrzaj>11. kolovoza 2021.</izvorni_sadrzaj>
    <derivirana_varijabla naziv="DomainObject.Predmet.DatumOsnivanja_1">11.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kolovoza 2021.</izvorni_sadrzaj>
    <derivirana_varijabla naziv="DomainObject.Predmet.DatumPrimitkaOptuznogAkta_1">11.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St-410/2021</izvorni_sadrzaj>
    <derivirana_varijabla naziv="DomainObject.Predmet.OznakaBroj_1">St-410/2021</derivirana_varijabla>
  </DomainObject.Predmet.OznakaBroj>
  <DomainObject.Predmet.OznakaBrojOptuznogAkta>
    <izvorni_sadrzaj>04-06-21-4897</izvorni_sadrzaj>
    <derivirana_varijabla naziv="DomainObject.Predmet.OznakaBrojOptuznogAkta_1">04-06-21-4897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BAN j.d.o.o. za ugostiteljstvo i usluge zastupanog po punomoćniku Tomislav Ban</izvorni_sadrzaj>
    <derivirana_varijabla naziv="DomainObject.Predmet.ProtustrankaFormated_1">  UGOSTITELJSTVO BAN j.d.o.o. za ugostiteljstvo i usluge zastupanog po punomoćniku Tomislav Ban</derivirana_varijabla>
  </DomainObject.Predmet.ProtustrankaFormated>
  <DomainObject.Predmet.ProtustrankaFormatedOIB>
    <izvorni_sadrzaj>  UGOSTITELJSTVO BAN j.d.o.o. za ugostiteljstvo i usluge, OIB 36625898856 zastupanog po punomoćniku Tomislav Ban</izvorni_sadrzaj>
    <derivirana_varijabla naziv="DomainObject.Predmet.ProtustrankaFormatedOIB_1">  UGOSTITELJSTVO BAN j.d.o.o. za ugostiteljstvo i usluge, OIB 36625898856 zastupanog po punomoćniku Tomislav Ban</derivirana_varijabla>
  </DomainObject.Predmet.ProtustrankaFormatedOIB>
  <DomainObject.Predmet.ProtustrankaFormatedWithAdress>
    <izvorni_sadrzaj> UGOSTITELJSTVO BAN j.d.o.o. za ugostiteljstvo i usluge, Ljudevita Gaja 68, 42000 Kućan Marof zastupanog po punomoćniku Tomislav Ban</izvorni_sadrzaj>
    <derivirana_varijabla naziv="DomainObject.Predmet.ProtustrankaFormatedWithAdress_1"> UGOSTITELJSTVO BAN j.d.o.o. za ugostiteljstvo i usluge, Ljudevita Gaja 68, 42000 Kućan Marof zastupanog po punomoćniku Tomislav Ban</derivirana_varijabla>
  </DomainObject.Predmet.ProtustrankaFormatedWithAdress>
  <DomainObject.Predmet.ProtustrankaFormatedWithAdressOIB>
    <izvorni_sadrzaj> UGOSTITELJSTVO BAN j.d.o.o. za ugostiteljstvo i usluge, OIB 36625898856, Ljudevita Gaja 68, 42000 Kućan Marof zastupanog po punomoćniku Tomislav Ban</izvorni_sadrzaj>
    <derivirana_varijabla naziv="DomainObject.Predmet.ProtustrankaFormatedWithAdressOIB_1"> UGOSTITELJSTVO BAN j.d.o.o. za ugostiteljstvo i usluge, OIB 36625898856, Ljudevita Gaja 68, 42000 Kućan Marof zastupanog po punomoćniku Tomislav Ban</derivirana_varijabla>
  </DomainObject.Predmet.ProtustrankaFormatedWithAdressOIB>
  <DomainObject.Predmet.ProtustrankaWithAdress>
    <izvorni_sadrzaj>UGOSTITELJSTVO BAN j.d.o.o. za ugostiteljstvo i usluge Ljudevita Gaja 68, 42000 Kućan Marof</izvorni_sadrzaj>
    <derivirana_varijabla naziv="DomainObject.Predmet.ProtustrankaWithAdress_1">UGOSTITELJSTVO BAN j.d.o.o. za ugostiteljstvo i usluge Ljudevita Gaja 68, 42000 Kućan Marof</derivirana_varijabla>
  </DomainObject.Predmet.ProtustrankaWithAdress>
  <DomainObject.Predmet.ProtustrankaWithAdressOIB>
    <izvorni_sadrzaj>UGOSTITELJSTVO BAN j.d.o.o. za ugostiteljstvo i usluge, OIB 36625898856, Ljudevita Gaja 68, 42000 Kućan Marof</izvorni_sadrzaj>
    <derivirana_varijabla naziv="DomainObject.Predmet.ProtustrankaWithAdressOIB_1">UGOSTITELJSTVO BAN j.d.o.o. za ugostiteljstvo i usluge, OIB 36625898856, Ljudevita Gaja 68, 42000 Kućan Marof</derivirana_varijabla>
  </DomainObject.Predmet.ProtustrankaWithAdressOIB>
  <DomainObject.Predmet.ProtustrankaNazivFormated>
    <izvorni_sadrzaj>UGOSTITELJSTVO BAN j.d.o.o. za ugostiteljstvo i usluge</izvorni_sadrzaj>
    <derivirana_varijabla naziv="DomainObject.Predmet.ProtustrankaNazivFormated_1">UGOSTITELJSTVO BAN j.d.o.o. za ugostiteljstvo i usluge</derivirana_varijabla>
  </DomainObject.Predmet.ProtustrankaNazivFormated>
  <DomainObject.Predmet.ProtustrankaNazivFormatedOIB>
    <izvorni_sadrzaj>UGOSTITELJSTVO BAN j.d.o.o. za ugostiteljstvo i usluge, OIB 36625898856</izvorni_sadrzaj>
    <derivirana_varijabla naziv="DomainObject.Predmet.ProtustrankaNazivFormatedOIB_1">UGOSTITELJSTVO BAN j.d.o.o. za ugostiteljstvo i usluge, OIB 36625898856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87391.04</izvorni_sadrzaj>
    <derivirana_varijabla naziv="DomainObject.Predmet.TrenutnaVrijednost_1">87391.04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BAN j.d.o.o. za ugostiteljstvo i usluge zastupanog po punomoćniku Tomislav Ban</item>
    </izvorni_sadrzaj>
    <derivirana_varijabla naziv="DomainObject.Predmet.ProtuStrankaListFormated_1">
      <item>UGOSTITELJSTVO BAN j.d.o.o. za ugostiteljstvo i usluge zastupanog po punomoćniku Tomislav Ban</item>
    </derivirana_varijabla>
  </DomainObject.Predmet.ProtuStrankaListFormated>
  <DomainObject.Predmet.ProtuStrankaListFormatedOIB>
    <izvorni_sadrzaj>
      <item>UGOSTITELJSTVO BAN j.d.o.o. za ugostiteljstvo i usluge, OIB 36625898856 zastupanog po punomoćniku Tomislav Ban</item>
    </izvorni_sadrzaj>
    <derivirana_varijabla naziv="DomainObject.Predmet.ProtuStrankaListFormatedOIB_1">
      <item>UGOSTITELJSTVO BAN j.d.o.o. za ugostiteljstvo i usluge, OIB 36625898856 zastupanog po punomoćniku Tomislav Ban</item>
    </derivirana_varijabla>
  </DomainObject.Predmet.ProtuStrankaListFormatedOIB>
  <DomainObject.Predmet.ProtuStrankaListFormatedWithAdress>
    <izvorni_sadrzaj>
      <item>UGOSTITELJSTVO BAN j.d.o.o. za ugostiteljstvo i usluge, Ljudevita Gaja 68, 42000 Kućan Marof zastupanog po punomoćniku Tomislav Ban</item>
    </izvorni_sadrzaj>
    <derivirana_varijabla naziv="DomainObject.Predmet.ProtuStrankaListFormatedWithAdress_1">
      <item>UGOSTITELJSTVO BAN j.d.o.o. za ugostiteljstvo i usluge, Ljudevita Gaja 68, 42000 Kućan Marof zastupanog po punomoćniku Tomislav Ban</item>
    </derivirana_varijabla>
  </DomainObject.Predmet.ProtuStrankaListFormatedWithAdress>
  <DomainObject.Predmet.ProtuStrankaListFormatedWithAdressOIB>
    <izvorni_sadrzaj>
      <item>UGOSTITELJSTVO BAN j.d.o.o. za ugostiteljstvo i usluge, OIB 36625898856, Ljudevita Gaja 68, 42000 Kućan Marof zastupanog po punomoćniku Tomislav Ban</item>
    </izvorni_sadrzaj>
    <derivirana_varijabla naziv="DomainObject.Predmet.ProtuStrankaListFormatedWithAdressOIB_1">
      <item>UGOSTITELJSTVO BAN j.d.o.o. za ugostiteljstvo i usluge, OIB 36625898856, Ljudevita Gaja 68, 42000 Kućan Marof zastupanog po punomoćniku Tomislav Ban</item>
    </derivirana_varijabla>
  </DomainObject.Predmet.ProtuStrankaListFormatedWithAdressOIB>
  <DomainObject.Predmet.ProtuStrankaListNazivFormated>
    <izvorni_sadrzaj>
      <item>UGOSTITELJSTVO BAN j.d.o.o. za ugostiteljstvo i usluge</item>
    </izvorni_sadrzaj>
    <derivirana_varijabla naziv="DomainObject.Predmet.ProtuStrankaListNazivFormated_1">
      <item>UGOSTITELJSTVO BAN j.d.o.o. za ugostiteljstvo i usluge</item>
    </derivirana_varijabla>
  </DomainObject.Predmet.ProtuStrankaListNazivFormated>
  <DomainObject.Predmet.ProtuStrankaListNazivFormatedOIB>
    <izvorni_sadrzaj>
      <item>UGOSTITELJSTVO BAN j.d.o.o. za ugostiteljstvo i usluge, OIB 36625898856</item>
    </izvorni_sadrzaj>
    <derivirana_varijabla naziv="DomainObject.Predmet.ProtuStrankaListNazivFormatedOIB_1">
      <item>UGOSTITELJSTVO BAN j.d.o.o. za ugostiteljstvo i usluge, OIB 36625898856</item>
    </derivirana_varijabla>
  </DomainObject.Predmet.ProtuStrankaListNazivFormatedOIB>
  <DomainObject.Predmet.OstaliListFormated>
    <izvorni_sadrzaj>
      <item>Trgovački sud u Varaždinu - sudski registar</item>
      <item>Tomislav Ban punomoćnik sudionika u postupku UGOSTITELJSTVO BAN j.d.o.o. za ugostiteljstvo i usluge</item>
      <item>Županijsko državno odvjetništvo u Varaždinu</item>
      <item>Policijska postaja Varaždin</item>
      <item>Privredna banka Zagreb d.d.</item>
    </izvorni_sadrzaj>
    <derivirana_varijabla naziv="DomainObject.Predmet.OstaliListFormated_1">
      <item>Trgovački sud u Varaždinu - sudski registar</item>
      <item>Tomislav Ban punomoćnik sudionika u postupku UGOSTITELJSTVO BAN j.d.o.o. za ugostiteljstvo i usluge</item>
      <item>Županijsko državno odvjetništvo u Varaždinu</item>
      <item>Policijska postaja Varaždin</item>
      <item>Privredna banka Zagreb d.d.</item>
    </derivirana_varijabla>
  </DomainObject.Predmet.OstaliListFormated>
  <DomainObject.Predmet.OstaliListFormatedOIB>
    <izvorni_sadrzaj>
      <item>Trgovački sud u Varaždinu - sudski registar, OIB 07397915111</item>
      <item>Tomislav Ban, OIB 26786134182 punomoćnik sudionika u postupku UGOSTITELJSTVO BAN j.d.o.o. za ugostiteljstvo i usluge</item>
      <item>Županijsko državno odvjetništvo u Varaždinu</item>
      <item>Policijska postaja Varaždin</item>
      <item>Privredna banka Zagreb d.d.</item>
    </izvorni_sadrzaj>
    <derivirana_varijabla naziv="DomainObject.Predmet.OstaliListFormatedOIB_1">
      <item>Trgovački sud u Varaždinu - sudski registar, OIB 07397915111</item>
      <item>Tomislav Ban, OIB 26786134182 punomoćnik sudionika u postupku UGOSTITELJSTVO BAN j.d.o.o. za ugostiteljstvo i usluge</item>
      <item>Županijsko državno odvjetništvo u Varaždinu</item>
      <item>Policijska postaja Varaždin</item>
      <item>Privredna banka Zagreb d.d.</item>
    </derivirana_varijabla>
  </DomainObject.Predmet.OstaliListFormatedOIB>
  <DomainObject.Predmet.OstaliListFormatedWithAdress>
    <izvorni_sadrzaj>
      <item>Trgovački sud u Varaždinu - sudski registar, Braće Radića 2, 42000 Varaždin</item>
      <item>Tomislav Ban,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izvorni_sadrzaj>
    <derivirana_varijabla naziv="DomainObject.Predmet.OstaliListFormatedWithAdress_1">
      <item>Trgovački sud u Varaždinu - sudski registar, Braće Radića 2, 42000 Varaždin</item>
      <item>Tomislav Ban,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Tomislav Ban, OIB 26786134182,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izvorni_sadrzaj>
    <derivirana_varijabla naziv="DomainObject.Predmet.OstaliListFormatedWithAdressOIB_1">
      <item>Trgovački sud u Varaždinu - sudski registar, OIB 07397915111, Braće Radića 2, 42000 Varaždin</item>
      <item>Tomislav Ban, OIB 26786134182, Ljudevita Gaja 68, 42000 Kućan Marof punomoćnik sudionika u postupku UGOSTITELJSTVO BAN j.d.o.o. za ugostiteljstvo i usluge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derivirana_varijabla>
  </DomainObject.Predmet.OstaliListFormatedWithAdressOIB>
  <DomainObject.Predmet.OstaliListNazivFormated>
    <izvorni_sadrzaj>
      <item>Trgovački sud u Varaždinu - sudski registar</item>
      <item>Tomislav Ban</item>
      <item>Županijsko državno odvjetništvo u Varaždinu</item>
      <item>Policijska postaja Varaždin</item>
      <item>Privredna banka Zagreb d.d.</item>
    </izvorni_sadrzaj>
    <derivirana_varijabla naziv="DomainObject.Predmet.OstaliListNazivFormated_1">
      <item>Trgovački sud u Varaždinu - sudski registar</item>
      <item>Tomislav Ban</item>
      <item>Županijsko državno odvjetništvo u Varaždinu</item>
      <item>Policijska postaja Varaždin</item>
      <item>Privredna banka Zagreb d.d.</item>
    </derivirana_varijabla>
  </DomainObject.Predmet.OstaliListNazivFormated>
  <DomainObject.Predmet.OstaliListNazivFormatedOIB>
    <izvorni_sadrzaj>
      <item>Trgovački sud u Varaždinu - sudski registar, OIB 07397915111</item>
      <item>Tomislav Ban, OIB 26786134182</item>
      <item>Županijsko državno odvjetništvo u Varaždinu</item>
      <item>Policijska postaja Varaždin</item>
      <item>Privredna banka Zagreb d.d.</item>
    </izvorni_sadrzaj>
    <derivirana_varijabla naziv="DomainObject.Predmet.OstaliListNazivFormatedOIB_1">
      <item>Trgovački sud u Varaždinu - sudski registar, OIB 07397915111</item>
      <item>Tomislav Ban, OIB 26786134182</item>
      <item>Županijsko državno odvjetništvo u Varaždinu</item>
      <item>Policijska postaja Varaždin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St-410/2021-11</izvorni_sadrzaj>
    <derivirana_varijabla naziv="DomainObject.PoslovniBrojDokumenta_1">St-410/2021-11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BAN j.d.o.o. za ugostiteljstvo i usluge</izvorni_sadrzaj>
    <derivirana_varijabla naziv="DomainObject.Predmet.ProtustrankaIDrugi_1">UGOSTITELJSTVO BAN j.d.o.o.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UGOSTITELJSTVO BAN j.d.o.o. za ugostiteljstvo i usluge, OIB 36625898856, Ljudevita Gaja 68, 42000 Kućan Marof</izvorni_sadrzaj>
    <derivirana_varijabla naziv="DomainObject.Predmet.ProtustrankaIDrugiAdressOIB_1">UGOSTITELJSTVO BAN j.d.o.o. za ugostiteljstvo i usluge, OIB 36625898856, Ljudevita Gaja 68,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BAN j.d.o.o. za ugostiteljstvo i usluge</item>
      <item>Financijska agencija</item>
      <item>Trgovački sud u Varaždinu - sudski registar</item>
      <item>Tomislav Ban</item>
      <item>Županijsko državno odvjetništvo u Varaždinu</item>
      <item>Policijska postaja Varaždin</item>
      <item>Privredna banka Zagreb d.d.</item>
    </izvorni_sadrzaj>
    <derivirana_varijabla naziv="DomainObject.Predmet.SudioniciListNaziv_1">
      <item>UGOSTITELJSTVO BAN j.d.o.o. za ugostiteljstvo i usluge</item>
      <item>Financijska agencija</item>
      <item>Trgovački sud u Varaždinu - sudski registar</item>
      <item>Tomislav Ban</item>
      <item>Županijsko državno odvjetništvo u Varaždinu</item>
      <item>Policijska postaja Varaždin</item>
      <item>Privredna banka Zagreb d.d.</item>
    </derivirana_varijabla>
  </DomainObject.Predmet.SudioniciListNaziv>
  <DomainObject.Predmet.SudioniciListAdressOIB>
    <izvorni_sadrzaj>
      <item>UGOSTITELJSTVO BAN j.d.o.o. za ugostiteljstvo i usluge, OIB 36625898856, Ljudevita Gaja 68,42000 Kućan Marof</item>
      <item>Financijska agencija, OIB 85821130368, A.CESARCA 2,42000 Varaždin</item>
      <item>Trgovački sud u Varaždinu - sudski registar, OIB 07397915111, Braće Radića 2,42000 Varaždin</item>
      <item>Tomislav Ban, OIB 26786134182, Ljudevita Gaja 68,42000 Kućan Marof</item>
      <item>Županijsko državno odvjetništvo u Varaždinu, Braće Radića 2,42000 Varaždin</item>
      <item>Policijska postaja Varaždin, Augusta Cesarca 18,42000 Varaždin</item>
      <item>Privredna banka Zagreb d.d., Radnička cesta 50,10000 Zagreb</item>
    </izvorni_sadrzaj>
    <derivirana_varijabla naziv="DomainObject.Predmet.SudioniciListAdressOIB_1">
      <item>UGOSTITELJSTVO BAN j.d.o.o. za ugostiteljstvo i usluge, OIB 36625898856, Ljudevita Gaja 68,42000 Kućan Marof</item>
      <item>Financijska agencija, OIB 85821130368, A.CESARCA 2,42000 Varaždin</item>
      <item>Trgovački sud u Varaždinu - sudski registar, OIB 07397915111, Braće Radića 2,42000 Varaždin</item>
      <item>Tomislav Ban, OIB 26786134182, Ljudevita Gaja 68,42000 Kućan Marof</item>
      <item>Županijsko državno odvjetništvo u Varaždinu, Braće Radića 2,42000 Varaždin</item>
      <item>Policijska postaja Varaždin, Augusta Cesarca 18,42000 Varaždin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36625898856</item>
      <item>, OIB 85821130368</item>
      <item>, OIB 07397915111</item>
      <item>, OIB 26786134182</item>
      <item>, OIB null</item>
      <item>, OIB null</item>
      <item>, OIB null</item>
    </izvorni_sadrzaj>
    <derivirana_varijabla naziv="DomainObject.Predmet.SudioniciListNazivOIB_1">
      <item>, OIB 36625898856</item>
      <item>, OIB 85821130368</item>
      <item>, OIB 07397915111</item>
      <item>, OIB 26786134182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2021.</izvorni_sadrzaj>
    <derivirana_varijabla naziv="DomainObject.Predmet.DatumPocetkaProcesa_1">11.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9EC00-7AEB-46F5-B3B4-49C0B106290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360</properties:Words>
  <properties:Characters>1966</properties:Characters>
  <properties:Lines>91</properties:Lines>
  <properties:Paragraphs>35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2022-01-13T13:46:00Z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2022-02-09T09:58:00Z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St-410/2021-11 / Zapisnik - Ročište radi rasprave o uvjetima za otvaranje steč. post. (St-410-21-11 Zapisnik od 9.2.22 -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